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067C80" w:rsidRDefault="00067C80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249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5A7B5D" w:rsidRDefault="0055375D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bookmarkStart w:id="1" w:name="Поле1"/>
            <w:r w:rsidR="00F647BB" w:rsidRPr="005A7B5D">
              <w:rPr>
                <w:b/>
                <w:sz w:val="26"/>
                <w:szCs w:val="26"/>
                <w:lang w:val="en-US"/>
              </w:rPr>
              <w:t>2065442</w:t>
            </w:r>
            <w:r w:rsidRPr="005A7B5D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BD6FE6">
        <w:rPr>
          <w:b/>
          <w:sz w:val="26"/>
          <w:szCs w:val="26"/>
        </w:rPr>
        <w:t>(</w:t>
      </w:r>
      <w:r w:rsidR="00F647BB" w:rsidRPr="00CC0445">
        <w:rPr>
          <w:b/>
          <w:sz w:val="26"/>
          <w:szCs w:val="26"/>
        </w:rPr>
        <w:t>Шайба пружинная 10мм</w:t>
      </w:r>
      <w:r w:rsidR="00BD6FE6">
        <w:rPr>
          <w:b/>
          <w:sz w:val="26"/>
          <w:szCs w:val="26"/>
        </w:rPr>
        <w:t>)</w:t>
      </w:r>
      <w:r w:rsidR="00CC0445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D6FE6" w:rsidRDefault="00BD6FE6" w:rsidP="00BD6FE6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6402-70 «Шайбы пружинные. Технические условия».</w:t>
      </w:r>
    </w:p>
    <w:p w:rsidR="00BD6FE6" w:rsidRDefault="00BD6FE6" w:rsidP="00BD6FE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D6FE6" w:rsidRDefault="00BD6FE6" w:rsidP="00BD6FE6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BD6FE6" w:rsidRDefault="00BD6FE6" w:rsidP="00BD6FE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6FE6" w:rsidRDefault="00BD6FE6" w:rsidP="00BD6FE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491EB6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6FE6" w:rsidRDefault="00BD6FE6" w:rsidP="00BD6FE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BD6FE6" w:rsidRDefault="00BD6FE6" w:rsidP="00BD6FE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6402-70 «Шайбы пружинные. Технические условия»;</w:t>
      </w:r>
    </w:p>
    <w:p w:rsidR="00BD6FE6" w:rsidRDefault="00BD6FE6" w:rsidP="00BD6FE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6FE6" w:rsidRDefault="00BD6FE6" w:rsidP="00BD6FE6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BD6FE6" w:rsidRDefault="00BD6FE6" w:rsidP="00BD6FE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FE6" w:rsidRDefault="00BD6FE6" w:rsidP="00BD6FE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BD6FE6" w:rsidRDefault="00BD6FE6" w:rsidP="00BD6FE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BD6FE6" w:rsidRDefault="00BD6FE6" w:rsidP="00BD6FE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BD6FE6" w:rsidRDefault="00BD6FE6" w:rsidP="00BD6FE6">
      <w:pPr>
        <w:spacing w:line="276" w:lineRule="auto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D6FE6" w:rsidRDefault="00BD6FE6" w:rsidP="00BD6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6FE6" w:rsidRDefault="00BD6FE6" w:rsidP="00BD6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6FE6" w:rsidRDefault="00BD6FE6" w:rsidP="00BD6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D6FE6" w:rsidRDefault="00BD6FE6" w:rsidP="00BD6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BD6FE6" w:rsidRDefault="00BD6FE6" w:rsidP="00BD6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BD6FE6" w:rsidRDefault="00BD6FE6" w:rsidP="00BD6F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54A47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BD6FE6" w:rsidRDefault="00BD6FE6" w:rsidP="00BD6FE6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D6FE6" w:rsidRDefault="00BD6FE6" w:rsidP="00BD6FE6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D6FE6" w:rsidRDefault="00BD6FE6" w:rsidP="00BD6F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491EB6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D6FE6" w:rsidRDefault="00BD6FE6" w:rsidP="00BD6F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6FE6" w:rsidRDefault="00BD6FE6" w:rsidP="00BD6FE6">
      <w:pPr>
        <w:rPr>
          <w:sz w:val="26"/>
          <w:szCs w:val="26"/>
        </w:rPr>
      </w:pPr>
    </w:p>
    <w:p w:rsidR="00BD6FE6" w:rsidRDefault="00BD6FE6" w:rsidP="00BD6FE6">
      <w:pPr>
        <w:rPr>
          <w:sz w:val="26"/>
          <w:szCs w:val="26"/>
        </w:rPr>
      </w:pPr>
    </w:p>
    <w:p w:rsidR="00BD6FE6" w:rsidRDefault="00BD6FE6" w:rsidP="00BD6FE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D6FE6" w:rsidRDefault="00BD6FE6" w:rsidP="00BD6FE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BD6FE6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A85" w:rsidRDefault="00673A85">
      <w:r>
        <w:separator/>
      </w:r>
    </w:p>
  </w:endnote>
  <w:endnote w:type="continuationSeparator" w:id="0">
    <w:p w:rsidR="00673A85" w:rsidRDefault="0067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A85" w:rsidRDefault="00673A85">
      <w:r>
        <w:separator/>
      </w:r>
    </w:p>
  </w:footnote>
  <w:footnote w:type="continuationSeparator" w:id="0">
    <w:p w:rsidR="00673A85" w:rsidRDefault="00673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C80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A4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7D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61A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6F2A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1EB6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27A7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A7B5D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A85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B5C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BFF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6FE6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B23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445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BB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F3FE4-86C2-4D2E-9CDE-2B8B3481C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6A6C1-B609-49E2-B520-D02CDE6BED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0AE9991-EA2C-4319-9DF9-D725A3E9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B6DD33-2AA0-406E-A350-89138C99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4</TotalTime>
  <Pages>1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10</cp:revision>
  <cp:lastPrinted>2010-09-30T13:29:00Z</cp:lastPrinted>
  <dcterms:created xsi:type="dcterms:W3CDTF">2015-03-31T07:59:00Z</dcterms:created>
  <dcterms:modified xsi:type="dcterms:W3CDTF">2020-07-06T13:18:00Z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